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A31" w:rsidRDefault="007F4A31" w:rsidP="007F4A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MOLET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F4A31" w:rsidRDefault="007F4A31" w:rsidP="007F4A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Langton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Leicestershire.</w:t>
      </w:r>
    </w:p>
    <w:p w:rsidR="007F4A31" w:rsidRDefault="007F4A31" w:rsidP="007F4A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4A31" w:rsidRDefault="007F4A31" w:rsidP="007F4A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4A31" w:rsidRDefault="007F4A31" w:rsidP="007F4A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Market Harborough</w:t>
      </w:r>
    </w:p>
    <w:p w:rsidR="007F4A31" w:rsidRDefault="007F4A31" w:rsidP="007F4A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Mendlesham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F4A31" w:rsidRDefault="007F4A31" w:rsidP="007F4A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B3B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21-88)</w:t>
      </w:r>
    </w:p>
    <w:p w:rsidR="007F4A31" w:rsidRDefault="007F4A31" w:rsidP="007F4A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4A31" w:rsidRDefault="007F4A31" w:rsidP="007F4A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F4A31" w:rsidRDefault="007F4A31" w:rsidP="007F4A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November 2015</w:t>
      </w:r>
    </w:p>
    <w:sectPr w:rsidR="00DD5B8A" w:rsidRPr="007F4A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A31" w:rsidRDefault="007F4A31" w:rsidP="00564E3C">
      <w:pPr>
        <w:spacing w:after="0" w:line="240" w:lineRule="auto"/>
      </w:pPr>
      <w:r>
        <w:separator/>
      </w:r>
    </w:p>
  </w:endnote>
  <w:endnote w:type="continuationSeparator" w:id="0">
    <w:p w:rsidR="007F4A31" w:rsidRDefault="007F4A3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F4A31">
      <w:rPr>
        <w:rFonts w:ascii="Times New Roman" w:hAnsi="Times New Roman" w:cs="Times New Roman"/>
        <w:noProof/>
        <w:sz w:val="24"/>
        <w:szCs w:val="24"/>
      </w:rPr>
      <w:t>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A31" w:rsidRDefault="007F4A31" w:rsidP="00564E3C">
      <w:pPr>
        <w:spacing w:after="0" w:line="240" w:lineRule="auto"/>
      </w:pPr>
      <w:r>
        <w:separator/>
      </w:r>
    </w:p>
  </w:footnote>
  <w:footnote w:type="continuationSeparator" w:id="0">
    <w:p w:rsidR="007F4A31" w:rsidRDefault="007F4A3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A31"/>
    <w:rsid w:val="00372DC6"/>
    <w:rsid w:val="00564E3C"/>
    <w:rsid w:val="0064591D"/>
    <w:rsid w:val="007F4A3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17"/>
  <w15:chartTrackingRefBased/>
  <w15:docId w15:val="{CC3D238D-41D6-49A2-BDD8-B8AF5BDE4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F4A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2015-11-06T21:53:00Z</dcterms:created>
  <dcterms:modified xsi:type="dcterms:W3CDTF">2015-11-06T21:54:00Z</dcterms:modified>
</cp:coreProperties>
</file>